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830673" w:rsidTr="006958E5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673" w:rsidRDefault="00830673" w:rsidP="009A6843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673" w:rsidRDefault="00830673" w:rsidP="009A6843"/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673" w:rsidRDefault="00830673" w:rsidP="009A6843">
            <w:r>
              <w:t xml:space="preserve">Приложение 8 </w:t>
            </w:r>
          </w:p>
        </w:tc>
      </w:tr>
      <w:tr w:rsidR="00830673" w:rsidTr="00F53765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673" w:rsidRDefault="00830673" w:rsidP="009A6843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673" w:rsidRDefault="00830673" w:rsidP="009A6843"/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673" w:rsidRDefault="00830673" w:rsidP="009A6843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830673" w:rsidTr="00664B88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673" w:rsidRDefault="00830673" w:rsidP="009A6843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673" w:rsidRDefault="00830673" w:rsidP="009A6843"/>
        </w:tc>
        <w:tc>
          <w:tcPr>
            <w:tcW w:w="5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673" w:rsidRDefault="00830673" w:rsidP="00830673">
            <w:r>
              <w:t>от 25 ноября 2022 года № 27-28</w:t>
            </w:r>
            <w:r w:rsidR="009D2750">
              <w:t>1</w:t>
            </w:r>
          </w:p>
        </w:tc>
      </w:tr>
      <w:tr w:rsidR="007550B3" w:rsidTr="007550B3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0673" w:rsidRDefault="00830673" w:rsidP="009A6843">
            <w:pPr>
              <w:jc w:val="center"/>
            </w:pPr>
          </w:p>
          <w:p w:rsidR="007550B3" w:rsidRPr="00D6315A" w:rsidRDefault="007550B3" w:rsidP="009A6843">
            <w:pPr>
              <w:jc w:val="center"/>
            </w:pPr>
            <w:r>
              <w:t xml:space="preserve">Источники финансирования дефицита бюджета муниципального образования «Город Саратов» на 2022 год </w:t>
            </w:r>
          </w:p>
          <w:p w:rsidR="007550B3" w:rsidRDefault="007550B3" w:rsidP="009A6843">
            <w:pPr>
              <w:jc w:val="center"/>
            </w:pPr>
            <w:r>
              <w:t>и на плановый период 2023 и 2024 годов</w:t>
            </w:r>
          </w:p>
        </w:tc>
      </w:tr>
      <w:tr w:rsidR="007550B3" w:rsidTr="007550B3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B3" w:rsidRDefault="007550B3" w:rsidP="009A6843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B3" w:rsidRDefault="007550B3" w:rsidP="009A684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B3" w:rsidRDefault="007550B3" w:rsidP="009A684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B3" w:rsidRDefault="007550B3" w:rsidP="009A6843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тыс. руб.</w:t>
            </w:r>
          </w:p>
        </w:tc>
      </w:tr>
      <w:tr w:rsidR="007550B3" w:rsidTr="007550B3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0B3" w:rsidRDefault="007550B3" w:rsidP="009A6843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0B3" w:rsidRDefault="007550B3" w:rsidP="009A6843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0B3" w:rsidRDefault="007550B3" w:rsidP="009A6843">
            <w:pPr>
              <w:jc w:val="center"/>
            </w:pPr>
            <w:r>
              <w:t>2022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0B3" w:rsidRDefault="007550B3" w:rsidP="009A6843">
            <w:pPr>
              <w:jc w:val="center"/>
            </w:pPr>
            <w:r>
              <w:t>2023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0B3" w:rsidRDefault="007550B3" w:rsidP="009A6843">
            <w:pPr>
              <w:jc w:val="center"/>
            </w:pPr>
            <w:r>
              <w:t>2024 год</w:t>
            </w:r>
          </w:p>
        </w:tc>
      </w:tr>
      <w:tr w:rsidR="007550B3" w:rsidTr="007550B3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0B3" w:rsidRDefault="007550B3" w:rsidP="009A6843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550B3" w:rsidRDefault="007550B3" w:rsidP="009A6843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0B3" w:rsidRDefault="007550B3" w:rsidP="009A6843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0B3" w:rsidRDefault="007550B3" w:rsidP="009A6843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0B3" w:rsidRDefault="007550B3" w:rsidP="009A6843"/>
        </w:tc>
      </w:tr>
    </w:tbl>
    <w:p w:rsidR="007550B3" w:rsidRPr="007550B3" w:rsidRDefault="007550B3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7550B3" w:rsidTr="007550B3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550B3" w:rsidRDefault="007550B3" w:rsidP="009A6843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550B3" w:rsidRDefault="007550B3" w:rsidP="009A6843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0B3" w:rsidRDefault="007550B3" w:rsidP="009A6843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0B3" w:rsidRDefault="007550B3" w:rsidP="009A6843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50B3" w:rsidRDefault="007550B3" w:rsidP="009A6843">
            <w:pPr>
              <w:jc w:val="center"/>
            </w:pPr>
            <w:r>
              <w:t>5</w:t>
            </w:r>
          </w:p>
        </w:tc>
      </w:tr>
      <w:tr w:rsidR="007550B3" w:rsidTr="007550B3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7550B3" w:rsidRDefault="007550B3" w:rsidP="009A6843">
            <w:pPr>
              <w:jc w:val="center"/>
            </w:pPr>
            <w:r>
              <w:t xml:space="preserve">000 01 00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550B3" w:rsidRDefault="007550B3" w:rsidP="009A6843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1 094 531,8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0,0</w:t>
            </w:r>
          </w:p>
        </w:tc>
      </w:tr>
      <w:tr w:rsidR="007550B3" w:rsidTr="007550B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550B3" w:rsidRDefault="007550B3" w:rsidP="009A6843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7550B3" w:rsidRDefault="007550B3" w:rsidP="009A6843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-511 679,8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 </w:t>
            </w:r>
          </w:p>
        </w:tc>
      </w:tr>
      <w:tr w:rsidR="007550B3" w:rsidTr="007550B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550B3" w:rsidRDefault="007550B3" w:rsidP="009A6843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7550B3" w:rsidRDefault="007550B3" w:rsidP="009A6843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2 197 520,2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2 050 000,0</w:t>
            </w:r>
          </w:p>
        </w:tc>
      </w:tr>
      <w:tr w:rsidR="007550B3" w:rsidTr="007550B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550B3" w:rsidRDefault="007550B3" w:rsidP="009A6843">
            <w:pPr>
              <w:jc w:val="center"/>
            </w:pPr>
            <w:r>
              <w:t xml:space="preserve">056 01 02 00 </w:t>
            </w:r>
            <w:proofErr w:type="spellStart"/>
            <w:r>
              <w:t>00</w:t>
            </w:r>
            <w:proofErr w:type="spellEnd"/>
            <w:r>
              <w:t xml:space="preserve">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7550B3" w:rsidRDefault="007550B3" w:rsidP="009A6843">
            <w: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2 197 520,2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2 050 000,0</w:t>
            </w:r>
          </w:p>
        </w:tc>
      </w:tr>
      <w:tr w:rsidR="007550B3" w:rsidTr="007550B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550B3" w:rsidRDefault="007550B3" w:rsidP="009A6843">
            <w:pPr>
              <w:jc w:val="center"/>
            </w:pPr>
            <w:r>
              <w:t xml:space="preserve">000 01 02 00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7550B3" w:rsidRDefault="007550B3" w:rsidP="009A6843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-2 709 200,0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-2 053 443,0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-2 050 000,0</w:t>
            </w:r>
          </w:p>
        </w:tc>
      </w:tr>
      <w:tr w:rsidR="007550B3" w:rsidTr="007550B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550B3" w:rsidRDefault="007550B3" w:rsidP="009A6843">
            <w:pPr>
              <w:jc w:val="center"/>
            </w:pPr>
            <w:r>
              <w:t xml:space="preserve">056 01 02 00 </w:t>
            </w:r>
            <w:proofErr w:type="spellStart"/>
            <w:r>
              <w:t>00</w:t>
            </w:r>
            <w:proofErr w:type="spellEnd"/>
            <w:r>
              <w:t xml:space="preserve">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7550B3" w:rsidRDefault="007550B3" w:rsidP="009A6843">
            <w: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-2 709 200,0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-2 053 443,0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-2 050 000,0</w:t>
            </w:r>
          </w:p>
        </w:tc>
      </w:tr>
      <w:tr w:rsidR="007550B3" w:rsidTr="007550B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550B3" w:rsidRDefault="007550B3" w:rsidP="009A6843">
            <w:pPr>
              <w:jc w:val="center"/>
            </w:pPr>
            <w:r>
              <w:t xml:space="preserve">000 01 03 00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7550B3" w:rsidRDefault="007550B3" w:rsidP="009A6843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1 551 200,0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 </w:t>
            </w:r>
          </w:p>
        </w:tc>
      </w:tr>
      <w:tr w:rsidR="007550B3" w:rsidTr="007550B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550B3" w:rsidRDefault="007550B3" w:rsidP="009A6843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7550B3" w:rsidRDefault="007550B3" w:rsidP="009A6843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1 551 200,0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 </w:t>
            </w:r>
          </w:p>
        </w:tc>
      </w:tr>
      <w:tr w:rsidR="007550B3" w:rsidTr="007550B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550B3" w:rsidRDefault="007550B3" w:rsidP="009A6843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7550B3" w:rsidRDefault="007550B3" w:rsidP="009A6843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2 621 200,0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600 000,0</w:t>
            </w:r>
          </w:p>
        </w:tc>
      </w:tr>
      <w:tr w:rsidR="007550B3" w:rsidTr="007550B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550B3" w:rsidRDefault="007550B3" w:rsidP="009A6843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7550B3" w:rsidRDefault="007550B3" w:rsidP="009A6843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2 621 200,0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600 000,0</w:t>
            </w:r>
          </w:p>
        </w:tc>
      </w:tr>
      <w:tr w:rsidR="007550B3" w:rsidTr="007550B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550B3" w:rsidRDefault="007550B3" w:rsidP="009A6843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7550B3" w:rsidRDefault="007550B3" w:rsidP="009A6843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770 000,0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600 000,0</w:t>
            </w:r>
          </w:p>
        </w:tc>
      </w:tr>
      <w:tr w:rsidR="007550B3" w:rsidTr="007550B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550B3" w:rsidRDefault="007550B3" w:rsidP="009A6843">
            <w:pPr>
              <w:jc w:val="center"/>
            </w:pPr>
            <w:r>
              <w:t>056 01 03 01 00 04 0002 710</w:t>
            </w:r>
          </w:p>
        </w:tc>
        <w:tc>
          <w:tcPr>
            <w:tcW w:w="6547" w:type="dxa"/>
            <w:shd w:val="clear" w:color="auto" w:fill="auto"/>
            <w:hideMark/>
          </w:tcPr>
          <w:p w:rsidR="007550B3" w:rsidRDefault="007550B3" w:rsidP="009A6843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300 000,0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 </w:t>
            </w:r>
          </w:p>
        </w:tc>
      </w:tr>
      <w:tr w:rsidR="007550B3" w:rsidTr="007550B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550B3" w:rsidRDefault="007550B3" w:rsidP="009A6843">
            <w:pPr>
              <w:jc w:val="center"/>
            </w:pPr>
            <w:r>
              <w:t>056 01 03 01 00 04 2900 710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7550B3" w:rsidRDefault="007550B3" w:rsidP="009A6843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1 551 200,0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 </w:t>
            </w:r>
          </w:p>
        </w:tc>
      </w:tr>
      <w:tr w:rsidR="007550B3" w:rsidTr="007550B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550B3" w:rsidRDefault="007550B3" w:rsidP="009A6843">
            <w:pPr>
              <w:jc w:val="center"/>
            </w:pPr>
            <w:r>
              <w:t xml:space="preserve">000 01 03 01 00 </w:t>
            </w:r>
            <w:proofErr w:type="spellStart"/>
            <w:r>
              <w:t>00</w:t>
            </w:r>
            <w:proofErr w:type="spellEnd"/>
            <w:r>
              <w:t xml:space="preserve">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7550B3" w:rsidRDefault="007550B3" w:rsidP="009A6843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-1 070 000,0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-600 000,0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-600 000,0</w:t>
            </w:r>
          </w:p>
        </w:tc>
      </w:tr>
      <w:tr w:rsidR="007550B3" w:rsidTr="007550B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550B3" w:rsidRDefault="007550B3" w:rsidP="009A6843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7550B3" w:rsidRDefault="007550B3" w:rsidP="009A6843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-1 070 000,0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-600 000,0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-600 000,0</w:t>
            </w:r>
          </w:p>
        </w:tc>
      </w:tr>
      <w:tr w:rsidR="007550B3" w:rsidTr="007550B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550B3" w:rsidRDefault="007550B3" w:rsidP="009A6843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7550B3" w:rsidRDefault="007550B3" w:rsidP="009A6843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-770 000,0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-600 000,0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-600 000,0</w:t>
            </w:r>
          </w:p>
        </w:tc>
      </w:tr>
      <w:tr w:rsidR="007550B3" w:rsidTr="007550B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550B3" w:rsidRDefault="007550B3" w:rsidP="009A6843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7550B3" w:rsidRDefault="007550B3" w:rsidP="009A6843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-300 000,0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 </w:t>
            </w:r>
          </w:p>
        </w:tc>
      </w:tr>
      <w:tr w:rsidR="007550B3" w:rsidTr="007550B3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7550B3" w:rsidRDefault="007550B3" w:rsidP="009A6843">
            <w:pPr>
              <w:jc w:val="center"/>
            </w:pPr>
            <w:r>
              <w:lastRenderedPageBreak/>
              <w:t xml:space="preserve">000 01 05 00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7550B3" w:rsidRDefault="007550B3" w:rsidP="009A6843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137 011,6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 </w:t>
            </w:r>
          </w:p>
        </w:tc>
      </w:tr>
      <w:tr w:rsidR="007550B3" w:rsidTr="007550B3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7550B3" w:rsidRDefault="007550B3" w:rsidP="009A6843">
            <w:pPr>
              <w:jc w:val="center"/>
            </w:pPr>
            <w:r>
              <w:t xml:space="preserve">000 01 06 00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550B3" w:rsidRDefault="007550B3" w:rsidP="009A6843">
            <w:r>
              <w:t>Иные 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-82 000,0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550B3" w:rsidRDefault="007550B3" w:rsidP="009A6843">
            <w:pPr>
              <w:jc w:val="right"/>
            </w:pPr>
            <w:r>
              <w:t> </w:t>
            </w:r>
          </w:p>
        </w:tc>
      </w:tr>
    </w:tbl>
    <w:p w:rsidR="00E2598B" w:rsidRPr="007550B3" w:rsidRDefault="00E2598B" w:rsidP="00830673"/>
    <w:sectPr w:rsidR="00E2598B" w:rsidRPr="007550B3" w:rsidSect="00D6315A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A89" w:rsidRDefault="00475A89" w:rsidP="007550B3">
      <w:r>
        <w:separator/>
      </w:r>
    </w:p>
  </w:endnote>
  <w:endnote w:type="continuationSeparator" w:id="1">
    <w:p w:rsidR="00475A89" w:rsidRDefault="00475A89" w:rsidP="00755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A89" w:rsidRDefault="00475A89" w:rsidP="007550B3">
      <w:r>
        <w:separator/>
      </w:r>
    </w:p>
  </w:footnote>
  <w:footnote w:type="continuationSeparator" w:id="1">
    <w:p w:rsidR="00475A89" w:rsidRDefault="00475A89" w:rsidP="007550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0B3" w:rsidRDefault="00286B47" w:rsidP="0030769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550B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50B3" w:rsidRDefault="007550B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0B3" w:rsidRDefault="00286B47" w:rsidP="0030769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550B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D2750">
      <w:rPr>
        <w:rStyle w:val="a7"/>
        <w:noProof/>
      </w:rPr>
      <w:t>2</w:t>
    </w:r>
    <w:r>
      <w:rPr>
        <w:rStyle w:val="a7"/>
      </w:rPr>
      <w:fldChar w:fldCharType="end"/>
    </w:r>
  </w:p>
  <w:p w:rsidR="007550B3" w:rsidRDefault="007550B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7550B3"/>
    <w:rsid w:val="001A389D"/>
    <w:rsid w:val="001C2BCB"/>
    <w:rsid w:val="00286B47"/>
    <w:rsid w:val="002C3F39"/>
    <w:rsid w:val="00475A89"/>
    <w:rsid w:val="006808C6"/>
    <w:rsid w:val="007550B3"/>
    <w:rsid w:val="00830673"/>
    <w:rsid w:val="009D2750"/>
    <w:rsid w:val="00A24CAF"/>
    <w:rsid w:val="00B912FD"/>
    <w:rsid w:val="00D03F76"/>
    <w:rsid w:val="00D23B0A"/>
    <w:rsid w:val="00D6315A"/>
    <w:rsid w:val="00E2598B"/>
    <w:rsid w:val="00F6400A"/>
    <w:rsid w:val="00FB3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550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550B3"/>
  </w:style>
  <w:style w:type="paragraph" w:styleId="a5">
    <w:name w:val="footer"/>
    <w:basedOn w:val="a"/>
    <w:link w:val="a6"/>
    <w:uiPriority w:val="99"/>
    <w:semiHidden/>
    <w:unhideWhenUsed/>
    <w:rsid w:val="007550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550B3"/>
  </w:style>
  <w:style w:type="character" w:styleId="a7">
    <w:name w:val="page number"/>
    <w:basedOn w:val="a0"/>
    <w:uiPriority w:val="99"/>
    <w:semiHidden/>
    <w:unhideWhenUsed/>
    <w:rsid w:val="007550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</TotalTime>
  <Pages>3</Pages>
  <Words>547</Words>
  <Characters>3121</Characters>
  <Application>Microsoft Office Word</Application>
  <DocSecurity>0</DocSecurity>
  <Lines>26</Lines>
  <Paragraphs>7</Paragraphs>
  <ScaleCrop>false</ScaleCrop>
  <Company/>
  <LinksUpToDate>false</LinksUpToDate>
  <CharactersWithSpaces>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UdalovaDA</cp:lastModifiedBy>
  <cp:revision>4</cp:revision>
  <dcterms:created xsi:type="dcterms:W3CDTF">2022-11-16T11:22:00Z</dcterms:created>
  <dcterms:modified xsi:type="dcterms:W3CDTF">2022-11-25T05:19:00Z</dcterms:modified>
</cp:coreProperties>
</file>